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7492C377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12365065"/>
      <w:bookmarkStart w:id="2" w:name="_GoBack"/>
      <w:r>
        <w:t xml:space="preserve">Bijlage </w:t>
      </w:r>
      <w:r w:rsidR="00AB79C5">
        <w:t>3</w:t>
      </w:r>
      <w:r>
        <w:t>: Model projectgegevens</w:t>
      </w:r>
      <w:bookmarkEnd w:id="0"/>
      <w:bookmarkEnd w:id="1"/>
      <w:bookmarkEnd w:id="2"/>
    </w:p>
    <w:p w14:paraId="0DE559A7" w14:textId="77777777" w:rsidR="00596FF9" w:rsidRPr="00D96349" w:rsidRDefault="00596FF9" w:rsidP="00596FF9"/>
    <w:p w14:paraId="32AD0F4C" w14:textId="72A787C6" w:rsidR="00596FF9" w:rsidRDefault="00596FF9" w:rsidP="00596FF9">
      <w:r>
        <w:t>Onderstaand model bevat de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Pr="006B3985" w:rsidRDefault="00596FF9" w:rsidP="00804AAE">
            <w:r w:rsidRPr="006B3985">
              <w:t>Omvang (</w:t>
            </w:r>
            <w:proofErr w:type="spellStart"/>
            <w:r w:rsidRPr="006B3985">
              <w:t>bvo</w:t>
            </w:r>
            <w:proofErr w:type="spellEnd"/>
            <w:r w:rsidRPr="006B3985"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Pr="006B3985" w:rsidRDefault="00596FF9" w:rsidP="00804AAE">
            <w:r w:rsidRPr="006B3985"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Pr="006B3985" w:rsidRDefault="00596FF9" w:rsidP="00804AAE">
            <w:r w:rsidRPr="006B3985"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Pr="006B3985" w:rsidRDefault="00596FF9" w:rsidP="00804AAE">
            <w:r w:rsidRPr="006B3985"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Pr="006B3985" w:rsidRDefault="00596FF9" w:rsidP="00804AAE">
            <w:r w:rsidRPr="006B3985"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77777777" w:rsidR="00596FF9" w:rsidRDefault="00596FF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77777777" w:rsidR="00596FF9" w:rsidRDefault="00596FF9" w:rsidP="00804AAE"/>
          <w:p w14:paraId="3BECEF5B" w14:textId="77777777" w:rsidR="00596FF9" w:rsidRDefault="00596FF9" w:rsidP="00804AAE"/>
          <w:p w14:paraId="0BA73B12" w14:textId="77777777" w:rsidR="00596FF9" w:rsidRDefault="00596FF9" w:rsidP="00804AAE"/>
          <w:p w14:paraId="2991E02E" w14:textId="77777777" w:rsidR="00596FF9" w:rsidRDefault="00596FF9" w:rsidP="00804AAE"/>
        </w:tc>
      </w:tr>
      <w:tr w:rsidR="00596FF9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Default="00596FF9" w:rsidP="00804AAE"/>
          <w:p w14:paraId="422832E4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Default="00596FF9" w:rsidP="00804AAE"/>
          <w:p w14:paraId="364BECA7" w14:textId="77777777" w:rsidR="00596FF9" w:rsidRDefault="00596FF9" w:rsidP="00804AAE"/>
          <w:p w14:paraId="19C28847" w14:textId="77777777" w:rsidR="00596FF9" w:rsidRDefault="00596FF9" w:rsidP="00804AAE"/>
          <w:p w14:paraId="56F2DBD1" w14:textId="77777777" w:rsidR="00596FF9" w:rsidRDefault="00596FF9" w:rsidP="00804AAE"/>
          <w:p w14:paraId="3DE7BA77" w14:textId="77777777" w:rsidR="00596FF9" w:rsidRDefault="00596FF9" w:rsidP="00804AAE"/>
          <w:p w14:paraId="7DE94364" w14:textId="77777777" w:rsidR="00596FF9" w:rsidRDefault="00596FF9" w:rsidP="00804AAE"/>
        </w:tc>
      </w:tr>
    </w:tbl>
    <w:p w14:paraId="27F7C0B2" w14:textId="41AF1393" w:rsidR="00892594" w:rsidRDefault="00892594" w:rsidP="003C344E"/>
    <w:sectPr w:rsidR="00892594" w:rsidSect="00596F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F76E9" w14:textId="77777777" w:rsidR="00913389" w:rsidRDefault="00913389">
      <w:r>
        <w:separator/>
      </w:r>
    </w:p>
  </w:endnote>
  <w:endnote w:type="continuationSeparator" w:id="0">
    <w:p w14:paraId="0FFFBF1D" w14:textId="77777777" w:rsidR="00913389" w:rsidRDefault="0091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913389" w:rsidRDefault="0091338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2D12BF96" w:rsidR="00913389" w:rsidRPr="0023238C" w:rsidRDefault="0091338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E1781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2D12BF96" w:rsidR="00913389" w:rsidRPr="0023238C" w:rsidRDefault="0091338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DE1781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913389" w:rsidRDefault="0091338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6E0E6CFC" w:rsidR="00913389" w:rsidRPr="0023238C" w:rsidRDefault="0091338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E1781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6E0E6CFC" w:rsidR="00913389" w:rsidRPr="0023238C" w:rsidRDefault="0091338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DE1781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568" w14:textId="77777777" w:rsidR="00913389" w:rsidRDefault="00913389">
      <w:r>
        <w:separator/>
      </w:r>
    </w:p>
  </w:footnote>
  <w:footnote w:type="continuationSeparator" w:id="0">
    <w:p w14:paraId="3136B54E" w14:textId="77777777" w:rsidR="00913389" w:rsidRDefault="00913389">
      <w:r>
        <w:continuationSeparator/>
      </w:r>
    </w:p>
  </w:footnote>
  <w:footnote w:id="1">
    <w:p w14:paraId="07231CA2" w14:textId="77777777" w:rsidR="00913389" w:rsidRPr="008B565C" w:rsidRDefault="00913389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913389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913389" w:rsidRPr="00415DC8" w:rsidRDefault="00913389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40B9E095" w:rsidR="00913389" w:rsidRPr="00BE6E41" w:rsidRDefault="00913389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913389" w:rsidRPr="00415DC8" w:rsidRDefault="0091338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913389" w:rsidRPr="00415DC8" w:rsidRDefault="0091338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913389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913389" w:rsidRPr="000F6A0D" w:rsidRDefault="00913389" w:rsidP="003402F9"/>
      </w:tc>
      <w:tc>
        <w:tcPr>
          <w:tcW w:w="2868" w:type="dxa"/>
          <w:shd w:val="clear" w:color="auto" w:fill="auto"/>
        </w:tcPr>
        <w:p w14:paraId="791FE7B3" w14:textId="5BECB548" w:rsidR="00913389" w:rsidRPr="002A1984" w:rsidRDefault="00913389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70DD80A1" w:rsidR="00913389" w:rsidRPr="002A1984" w:rsidRDefault="00913389" w:rsidP="003402F9">
          <w:fldSimple w:instr=" DOCPROPERTY  Title  \* MERGEFORMAT ">
            <w:r w:rsidR="00DE1781">
              <w:t>RNT1906R001</w:t>
            </w:r>
          </w:fldSimple>
        </w:p>
      </w:tc>
      <w:tc>
        <w:tcPr>
          <w:tcW w:w="2622" w:type="dxa"/>
        </w:tcPr>
        <w:p w14:paraId="63B8A0B2" w14:textId="73320A0E" w:rsidR="00913389" w:rsidRPr="00AB57AB" w:rsidRDefault="00913389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86F1A">
            <w:rPr>
              <w:noProof/>
            </w:rPr>
            <w:t>8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886F1A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913389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913389" w:rsidRPr="00415DC8" w:rsidRDefault="0091338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913389" w:rsidRPr="00415DC8" w:rsidRDefault="0091338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913389" w:rsidRPr="00415DC8" w:rsidRDefault="0091338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913389" w:rsidRPr="00415DC8" w:rsidRDefault="0091338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913389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913389" w:rsidRPr="00415DC8" w:rsidRDefault="0091338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913389" w:rsidRPr="00415DC8" w:rsidRDefault="0091338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5D5AFE0F" w:rsidR="00913389" w:rsidRDefault="0091338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DE1781">
            <w:t>26-06-2019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913389" w:rsidRPr="00415DC8" w:rsidRDefault="0091338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913389" w:rsidRPr="0018200E" w:rsidRDefault="00913389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913389" w:rsidRDefault="00913389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FDF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C6774"/>
    <w:multiLevelType w:val="hybridMultilevel"/>
    <w:tmpl w:val="F5986EB8"/>
    <w:lvl w:ilvl="0" w:tplc="0413000F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C905C4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99D62AD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1E4DB7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8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2A1A7548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8038B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3478B2"/>
    <w:multiLevelType w:val="multilevel"/>
    <w:tmpl w:val="5F26AA94"/>
    <w:numStyleLink w:val="ZRIOpsommingstekens"/>
  </w:abstractNum>
  <w:abstractNum w:abstractNumId="12" w15:restartNumberingAfterBreak="0">
    <w:nsid w:val="483D0D98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5C7232"/>
    <w:multiLevelType w:val="multilevel"/>
    <w:tmpl w:val="5F26AA94"/>
    <w:numStyleLink w:val="ZRIOpsommingstekens"/>
  </w:abstractNum>
  <w:abstractNum w:abstractNumId="14" w15:restartNumberingAfterBreak="0">
    <w:nsid w:val="55F42FC7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7178F3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0057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1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2" w15:restartNumberingAfterBreak="0">
    <w:nsid w:val="71273660"/>
    <w:multiLevelType w:val="multilevel"/>
    <w:tmpl w:val="5F26AA94"/>
    <w:numStyleLink w:val="ZRIOpsommingstekens"/>
  </w:abstractNum>
  <w:abstractNum w:abstractNumId="23" w15:restartNumberingAfterBreak="0">
    <w:nsid w:val="78CF650C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4E0E71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CFB0D62"/>
    <w:multiLevelType w:val="multilevel"/>
    <w:tmpl w:val="5F26AA94"/>
    <w:numStyleLink w:val="ZRIOpsommingstekens"/>
  </w:abstractNum>
  <w:num w:numId="1">
    <w:abstractNumId w:val="3"/>
  </w:num>
  <w:num w:numId="2">
    <w:abstractNumId w:val="7"/>
  </w:num>
  <w:num w:numId="3">
    <w:abstractNumId w:val="3"/>
  </w:num>
  <w:num w:numId="4">
    <w:abstractNumId w:val="18"/>
  </w:num>
  <w:num w:numId="5">
    <w:abstractNumId w:val="16"/>
  </w:num>
  <w:num w:numId="6">
    <w:abstractNumId w:val="8"/>
  </w:num>
  <w:num w:numId="7">
    <w:abstractNumId w:val="21"/>
  </w:num>
  <w:num w:numId="8">
    <w:abstractNumId w:val="6"/>
  </w:num>
  <w:num w:numId="9">
    <w:abstractNumId w:val="17"/>
  </w:num>
  <w:num w:numId="10">
    <w:abstractNumId w:val="19"/>
  </w:num>
  <w:num w:numId="11">
    <w:abstractNumId w:val="20"/>
  </w:num>
  <w:num w:numId="12">
    <w:abstractNumId w:val="13"/>
  </w:num>
  <w:num w:numId="13">
    <w:abstractNumId w:val="22"/>
  </w:num>
  <w:num w:numId="14">
    <w:abstractNumId w:val="25"/>
  </w:num>
  <w:num w:numId="15">
    <w:abstractNumId w:val="11"/>
  </w:num>
  <w:num w:numId="16">
    <w:abstractNumId w:val="1"/>
  </w:num>
  <w:num w:numId="17">
    <w:abstractNumId w:val="24"/>
  </w:num>
  <w:num w:numId="18">
    <w:abstractNumId w:val="15"/>
  </w:num>
  <w:num w:numId="19">
    <w:abstractNumId w:val="2"/>
  </w:num>
  <w:num w:numId="20">
    <w:abstractNumId w:val="10"/>
  </w:num>
  <w:num w:numId="21">
    <w:abstractNumId w:val="5"/>
  </w:num>
  <w:num w:numId="22">
    <w:abstractNumId w:val="0"/>
  </w:num>
  <w:num w:numId="23">
    <w:abstractNumId w:val="9"/>
  </w:num>
  <w:num w:numId="24">
    <w:abstractNumId w:val="23"/>
  </w:num>
  <w:num w:numId="25">
    <w:abstractNumId w:val="14"/>
  </w:num>
  <w:num w:numId="26">
    <w:abstractNumId w:val="12"/>
  </w:num>
  <w:num w:numId="27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2053A"/>
    <w:rsid w:val="00021F86"/>
    <w:rsid w:val="00021FA4"/>
    <w:rsid w:val="00027B06"/>
    <w:rsid w:val="000345BF"/>
    <w:rsid w:val="000445E9"/>
    <w:rsid w:val="000463C1"/>
    <w:rsid w:val="00047D60"/>
    <w:rsid w:val="00047D7D"/>
    <w:rsid w:val="00047F1D"/>
    <w:rsid w:val="00051C01"/>
    <w:rsid w:val="0005645A"/>
    <w:rsid w:val="0006129A"/>
    <w:rsid w:val="000647DA"/>
    <w:rsid w:val="00064FD4"/>
    <w:rsid w:val="0007059A"/>
    <w:rsid w:val="00073A4C"/>
    <w:rsid w:val="00075E42"/>
    <w:rsid w:val="00084FF1"/>
    <w:rsid w:val="000854C7"/>
    <w:rsid w:val="00087146"/>
    <w:rsid w:val="000900A3"/>
    <w:rsid w:val="0009799D"/>
    <w:rsid w:val="000A08F9"/>
    <w:rsid w:val="000A19D8"/>
    <w:rsid w:val="000A6E47"/>
    <w:rsid w:val="000B1267"/>
    <w:rsid w:val="000B2120"/>
    <w:rsid w:val="000B2C05"/>
    <w:rsid w:val="000B5690"/>
    <w:rsid w:val="000D2513"/>
    <w:rsid w:val="000D5895"/>
    <w:rsid w:val="000E593B"/>
    <w:rsid w:val="000E63DA"/>
    <w:rsid w:val="000F20D3"/>
    <w:rsid w:val="000F39FC"/>
    <w:rsid w:val="000F6A0D"/>
    <w:rsid w:val="000F6A44"/>
    <w:rsid w:val="00111FAB"/>
    <w:rsid w:val="00115EC1"/>
    <w:rsid w:val="0012248E"/>
    <w:rsid w:val="001250FB"/>
    <w:rsid w:val="00132D43"/>
    <w:rsid w:val="00134DE4"/>
    <w:rsid w:val="00141DE3"/>
    <w:rsid w:val="00141EA7"/>
    <w:rsid w:val="00144794"/>
    <w:rsid w:val="0014577C"/>
    <w:rsid w:val="00147F70"/>
    <w:rsid w:val="00154F5C"/>
    <w:rsid w:val="00156D68"/>
    <w:rsid w:val="00162B6A"/>
    <w:rsid w:val="00162FDF"/>
    <w:rsid w:val="00173890"/>
    <w:rsid w:val="00174064"/>
    <w:rsid w:val="001759E8"/>
    <w:rsid w:val="001818B3"/>
    <w:rsid w:val="0018200E"/>
    <w:rsid w:val="00184E42"/>
    <w:rsid w:val="00193C74"/>
    <w:rsid w:val="0019737B"/>
    <w:rsid w:val="001A130F"/>
    <w:rsid w:val="001A1E55"/>
    <w:rsid w:val="001A716C"/>
    <w:rsid w:val="001B1B59"/>
    <w:rsid w:val="001B2EB8"/>
    <w:rsid w:val="001B357F"/>
    <w:rsid w:val="001B62CF"/>
    <w:rsid w:val="001C0EBB"/>
    <w:rsid w:val="001C13B0"/>
    <w:rsid w:val="001C7986"/>
    <w:rsid w:val="001D6842"/>
    <w:rsid w:val="001E762A"/>
    <w:rsid w:val="001F77D1"/>
    <w:rsid w:val="00203C61"/>
    <w:rsid w:val="00203EE9"/>
    <w:rsid w:val="00217471"/>
    <w:rsid w:val="00222A3E"/>
    <w:rsid w:val="00226C11"/>
    <w:rsid w:val="0023238C"/>
    <w:rsid w:val="00236C75"/>
    <w:rsid w:val="00237E41"/>
    <w:rsid w:val="002412B7"/>
    <w:rsid w:val="00243546"/>
    <w:rsid w:val="00244EEF"/>
    <w:rsid w:val="00246A9E"/>
    <w:rsid w:val="0026094D"/>
    <w:rsid w:val="00263920"/>
    <w:rsid w:val="0027397E"/>
    <w:rsid w:val="002855D2"/>
    <w:rsid w:val="00292531"/>
    <w:rsid w:val="00292BEA"/>
    <w:rsid w:val="002938EE"/>
    <w:rsid w:val="002A012B"/>
    <w:rsid w:val="002A13D1"/>
    <w:rsid w:val="002A270C"/>
    <w:rsid w:val="002A347B"/>
    <w:rsid w:val="002B2976"/>
    <w:rsid w:val="002C05F1"/>
    <w:rsid w:val="002D2503"/>
    <w:rsid w:val="002E5250"/>
    <w:rsid w:val="002E6D3F"/>
    <w:rsid w:val="002F7D60"/>
    <w:rsid w:val="00302B40"/>
    <w:rsid w:val="00303EEE"/>
    <w:rsid w:val="00315FB2"/>
    <w:rsid w:val="00324087"/>
    <w:rsid w:val="0032536A"/>
    <w:rsid w:val="00326044"/>
    <w:rsid w:val="00327020"/>
    <w:rsid w:val="00332C58"/>
    <w:rsid w:val="00333483"/>
    <w:rsid w:val="003402F9"/>
    <w:rsid w:val="0034330D"/>
    <w:rsid w:val="00351BB6"/>
    <w:rsid w:val="003523C3"/>
    <w:rsid w:val="003542DD"/>
    <w:rsid w:val="003557F8"/>
    <w:rsid w:val="003618C5"/>
    <w:rsid w:val="00370162"/>
    <w:rsid w:val="00371974"/>
    <w:rsid w:val="00377A86"/>
    <w:rsid w:val="00385113"/>
    <w:rsid w:val="00386980"/>
    <w:rsid w:val="00392646"/>
    <w:rsid w:val="003937EC"/>
    <w:rsid w:val="003A5210"/>
    <w:rsid w:val="003A522E"/>
    <w:rsid w:val="003A5ED3"/>
    <w:rsid w:val="003A6FC2"/>
    <w:rsid w:val="003A74B4"/>
    <w:rsid w:val="003B0BDE"/>
    <w:rsid w:val="003C344E"/>
    <w:rsid w:val="003D08F0"/>
    <w:rsid w:val="003D0CD7"/>
    <w:rsid w:val="003E133D"/>
    <w:rsid w:val="003E1894"/>
    <w:rsid w:val="003F3294"/>
    <w:rsid w:val="003F67EB"/>
    <w:rsid w:val="004054E8"/>
    <w:rsid w:val="0040715E"/>
    <w:rsid w:val="004126F8"/>
    <w:rsid w:val="00415C5D"/>
    <w:rsid w:val="00415DC8"/>
    <w:rsid w:val="0042084F"/>
    <w:rsid w:val="00425260"/>
    <w:rsid w:val="0042760B"/>
    <w:rsid w:val="00427958"/>
    <w:rsid w:val="004362EF"/>
    <w:rsid w:val="00446E5A"/>
    <w:rsid w:val="00452EB9"/>
    <w:rsid w:val="00456F9D"/>
    <w:rsid w:val="0046509D"/>
    <w:rsid w:val="00472ED7"/>
    <w:rsid w:val="004762D1"/>
    <w:rsid w:val="004904BF"/>
    <w:rsid w:val="00490730"/>
    <w:rsid w:val="004933D7"/>
    <w:rsid w:val="004A02BA"/>
    <w:rsid w:val="004B3E2D"/>
    <w:rsid w:val="004B579B"/>
    <w:rsid w:val="004B715D"/>
    <w:rsid w:val="004C60C2"/>
    <w:rsid w:val="004C68B4"/>
    <w:rsid w:val="004D54C7"/>
    <w:rsid w:val="004D7A00"/>
    <w:rsid w:val="004E1F92"/>
    <w:rsid w:val="004F110E"/>
    <w:rsid w:val="004F1166"/>
    <w:rsid w:val="004F2F33"/>
    <w:rsid w:val="004F65CF"/>
    <w:rsid w:val="00505EC5"/>
    <w:rsid w:val="00506CC9"/>
    <w:rsid w:val="00513B5B"/>
    <w:rsid w:val="00514A37"/>
    <w:rsid w:val="00524BDA"/>
    <w:rsid w:val="0052742C"/>
    <w:rsid w:val="00547745"/>
    <w:rsid w:val="00547C31"/>
    <w:rsid w:val="005529A1"/>
    <w:rsid w:val="0055386F"/>
    <w:rsid w:val="00565497"/>
    <w:rsid w:val="00565512"/>
    <w:rsid w:val="00574B63"/>
    <w:rsid w:val="005843A7"/>
    <w:rsid w:val="005855AA"/>
    <w:rsid w:val="00586566"/>
    <w:rsid w:val="00595886"/>
    <w:rsid w:val="005968C4"/>
    <w:rsid w:val="00596FF9"/>
    <w:rsid w:val="005A58C1"/>
    <w:rsid w:val="005C1C7A"/>
    <w:rsid w:val="005C2464"/>
    <w:rsid w:val="005C4BF5"/>
    <w:rsid w:val="005C5409"/>
    <w:rsid w:val="005C674D"/>
    <w:rsid w:val="005D320E"/>
    <w:rsid w:val="005E20B1"/>
    <w:rsid w:val="005F1FE3"/>
    <w:rsid w:val="005F4235"/>
    <w:rsid w:val="006072DC"/>
    <w:rsid w:val="0061292F"/>
    <w:rsid w:val="00613E5A"/>
    <w:rsid w:val="006162D5"/>
    <w:rsid w:val="00617DEE"/>
    <w:rsid w:val="00623FC4"/>
    <w:rsid w:val="00633B08"/>
    <w:rsid w:val="00633E85"/>
    <w:rsid w:val="00634FAE"/>
    <w:rsid w:val="00640287"/>
    <w:rsid w:val="0064521E"/>
    <w:rsid w:val="00653591"/>
    <w:rsid w:val="00655C4B"/>
    <w:rsid w:val="006578A6"/>
    <w:rsid w:val="006614A7"/>
    <w:rsid w:val="0066262D"/>
    <w:rsid w:val="00665720"/>
    <w:rsid w:val="0067187C"/>
    <w:rsid w:val="0067566B"/>
    <w:rsid w:val="00677126"/>
    <w:rsid w:val="00687AB2"/>
    <w:rsid w:val="006A1580"/>
    <w:rsid w:val="006B3985"/>
    <w:rsid w:val="006C7421"/>
    <w:rsid w:val="006E3F7A"/>
    <w:rsid w:val="006F0E44"/>
    <w:rsid w:val="006F3F6A"/>
    <w:rsid w:val="006F43AD"/>
    <w:rsid w:val="006F540B"/>
    <w:rsid w:val="00705643"/>
    <w:rsid w:val="00716749"/>
    <w:rsid w:val="00721DE7"/>
    <w:rsid w:val="007230CC"/>
    <w:rsid w:val="00732DEE"/>
    <w:rsid w:val="00743651"/>
    <w:rsid w:val="00743E8C"/>
    <w:rsid w:val="00747495"/>
    <w:rsid w:val="007514FA"/>
    <w:rsid w:val="007557CA"/>
    <w:rsid w:val="00761010"/>
    <w:rsid w:val="00766388"/>
    <w:rsid w:val="00767492"/>
    <w:rsid w:val="00771EE3"/>
    <w:rsid w:val="007734E1"/>
    <w:rsid w:val="00775BF3"/>
    <w:rsid w:val="00783247"/>
    <w:rsid w:val="0079330F"/>
    <w:rsid w:val="00793437"/>
    <w:rsid w:val="007A1629"/>
    <w:rsid w:val="007A5864"/>
    <w:rsid w:val="007A624A"/>
    <w:rsid w:val="007A742B"/>
    <w:rsid w:val="007B4F52"/>
    <w:rsid w:val="007B6A5D"/>
    <w:rsid w:val="007B6D9A"/>
    <w:rsid w:val="007B7B8B"/>
    <w:rsid w:val="007C0647"/>
    <w:rsid w:val="007C1818"/>
    <w:rsid w:val="007C5069"/>
    <w:rsid w:val="007D47A3"/>
    <w:rsid w:val="007D5FAD"/>
    <w:rsid w:val="007D6705"/>
    <w:rsid w:val="007D7C0E"/>
    <w:rsid w:val="0080149F"/>
    <w:rsid w:val="00804AAE"/>
    <w:rsid w:val="00807422"/>
    <w:rsid w:val="00812B35"/>
    <w:rsid w:val="008177F4"/>
    <w:rsid w:val="00817D97"/>
    <w:rsid w:val="0082028D"/>
    <w:rsid w:val="0082376F"/>
    <w:rsid w:val="0082506A"/>
    <w:rsid w:val="008349B4"/>
    <w:rsid w:val="00842098"/>
    <w:rsid w:val="008437DE"/>
    <w:rsid w:val="00843C49"/>
    <w:rsid w:val="0084467E"/>
    <w:rsid w:val="00845340"/>
    <w:rsid w:val="008460E3"/>
    <w:rsid w:val="00851BFE"/>
    <w:rsid w:val="00853E17"/>
    <w:rsid w:val="00854223"/>
    <w:rsid w:val="00860C3B"/>
    <w:rsid w:val="00864034"/>
    <w:rsid w:val="00870D80"/>
    <w:rsid w:val="00874F8C"/>
    <w:rsid w:val="0088195A"/>
    <w:rsid w:val="00882B56"/>
    <w:rsid w:val="0088674F"/>
    <w:rsid w:val="00886F1A"/>
    <w:rsid w:val="00892594"/>
    <w:rsid w:val="0089745A"/>
    <w:rsid w:val="008A06FD"/>
    <w:rsid w:val="008A1D8B"/>
    <w:rsid w:val="008A48E1"/>
    <w:rsid w:val="008B0966"/>
    <w:rsid w:val="008B1CE2"/>
    <w:rsid w:val="008B4A43"/>
    <w:rsid w:val="008C4238"/>
    <w:rsid w:val="008D054C"/>
    <w:rsid w:val="008D2FA4"/>
    <w:rsid w:val="008D4620"/>
    <w:rsid w:val="008D4CA2"/>
    <w:rsid w:val="008E4602"/>
    <w:rsid w:val="008E647B"/>
    <w:rsid w:val="008E6980"/>
    <w:rsid w:val="008E7C44"/>
    <w:rsid w:val="008F20C5"/>
    <w:rsid w:val="008F36B6"/>
    <w:rsid w:val="008F3851"/>
    <w:rsid w:val="00903682"/>
    <w:rsid w:val="00903F6D"/>
    <w:rsid w:val="00912B50"/>
    <w:rsid w:val="00913389"/>
    <w:rsid w:val="009135EA"/>
    <w:rsid w:val="00920D95"/>
    <w:rsid w:val="009227A5"/>
    <w:rsid w:val="00937A93"/>
    <w:rsid w:val="00945A7C"/>
    <w:rsid w:val="00950FA3"/>
    <w:rsid w:val="009514C7"/>
    <w:rsid w:val="00956D9F"/>
    <w:rsid w:val="00976AD5"/>
    <w:rsid w:val="00977A7D"/>
    <w:rsid w:val="009A6AD8"/>
    <w:rsid w:val="009C4792"/>
    <w:rsid w:val="009C6234"/>
    <w:rsid w:val="009C6B4A"/>
    <w:rsid w:val="009E0356"/>
    <w:rsid w:val="009E3753"/>
    <w:rsid w:val="009E3D5D"/>
    <w:rsid w:val="009F15E5"/>
    <w:rsid w:val="009F3725"/>
    <w:rsid w:val="00A02F02"/>
    <w:rsid w:val="00A05570"/>
    <w:rsid w:val="00A10DF5"/>
    <w:rsid w:val="00A10FAE"/>
    <w:rsid w:val="00A21499"/>
    <w:rsid w:val="00A26B9A"/>
    <w:rsid w:val="00A303DF"/>
    <w:rsid w:val="00A33C7A"/>
    <w:rsid w:val="00A34A62"/>
    <w:rsid w:val="00A3542C"/>
    <w:rsid w:val="00A35892"/>
    <w:rsid w:val="00A35FBE"/>
    <w:rsid w:val="00A44C6B"/>
    <w:rsid w:val="00A479D3"/>
    <w:rsid w:val="00A50AA3"/>
    <w:rsid w:val="00A50B1A"/>
    <w:rsid w:val="00A66308"/>
    <w:rsid w:val="00A66448"/>
    <w:rsid w:val="00A76A5F"/>
    <w:rsid w:val="00A84CA2"/>
    <w:rsid w:val="00A87D5D"/>
    <w:rsid w:val="00A91F04"/>
    <w:rsid w:val="00AB0758"/>
    <w:rsid w:val="00AB0F4A"/>
    <w:rsid w:val="00AB29EA"/>
    <w:rsid w:val="00AB79C5"/>
    <w:rsid w:val="00AC0A48"/>
    <w:rsid w:val="00AC0FC9"/>
    <w:rsid w:val="00AE0854"/>
    <w:rsid w:val="00AE1432"/>
    <w:rsid w:val="00AE2B3C"/>
    <w:rsid w:val="00AE4737"/>
    <w:rsid w:val="00AE79D7"/>
    <w:rsid w:val="00AF20C2"/>
    <w:rsid w:val="00AF73CD"/>
    <w:rsid w:val="00B019ED"/>
    <w:rsid w:val="00B161C5"/>
    <w:rsid w:val="00B17A1F"/>
    <w:rsid w:val="00B17ABD"/>
    <w:rsid w:val="00B17FCD"/>
    <w:rsid w:val="00B20EEC"/>
    <w:rsid w:val="00B25CD5"/>
    <w:rsid w:val="00B37DD2"/>
    <w:rsid w:val="00B41E19"/>
    <w:rsid w:val="00B453D9"/>
    <w:rsid w:val="00B468E5"/>
    <w:rsid w:val="00B47F1D"/>
    <w:rsid w:val="00B5037F"/>
    <w:rsid w:val="00B50391"/>
    <w:rsid w:val="00B51ABE"/>
    <w:rsid w:val="00B5494A"/>
    <w:rsid w:val="00B563DA"/>
    <w:rsid w:val="00B5765D"/>
    <w:rsid w:val="00B6646B"/>
    <w:rsid w:val="00B6729C"/>
    <w:rsid w:val="00B70528"/>
    <w:rsid w:val="00B72E43"/>
    <w:rsid w:val="00B7304B"/>
    <w:rsid w:val="00B73A51"/>
    <w:rsid w:val="00B75F41"/>
    <w:rsid w:val="00B807FB"/>
    <w:rsid w:val="00B8233A"/>
    <w:rsid w:val="00B90F42"/>
    <w:rsid w:val="00B91249"/>
    <w:rsid w:val="00B91E11"/>
    <w:rsid w:val="00B943E3"/>
    <w:rsid w:val="00BA0C49"/>
    <w:rsid w:val="00BA65B6"/>
    <w:rsid w:val="00BC4DBE"/>
    <w:rsid w:val="00BE0030"/>
    <w:rsid w:val="00BE6E41"/>
    <w:rsid w:val="00C01F53"/>
    <w:rsid w:val="00C03736"/>
    <w:rsid w:val="00C10707"/>
    <w:rsid w:val="00C11E77"/>
    <w:rsid w:val="00C1362A"/>
    <w:rsid w:val="00C17DC4"/>
    <w:rsid w:val="00C204D3"/>
    <w:rsid w:val="00C2374D"/>
    <w:rsid w:val="00C3578C"/>
    <w:rsid w:val="00C4165D"/>
    <w:rsid w:val="00C46618"/>
    <w:rsid w:val="00C50A3A"/>
    <w:rsid w:val="00C53112"/>
    <w:rsid w:val="00C53913"/>
    <w:rsid w:val="00C54D12"/>
    <w:rsid w:val="00C6324D"/>
    <w:rsid w:val="00C638CF"/>
    <w:rsid w:val="00C724AA"/>
    <w:rsid w:val="00C72B5F"/>
    <w:rsid w:val="00C779D1"/>
    <w:rsid w:val="00C85F0D"/>
    <w:rsid w:val="00C9201E"/>
    <w:rsid w:val="00CB1792"/>
    <w:rsid w:val="00CC71F4"/>
    <w:rsid w:val="00CD3354"/>
    <w:rsid w:val="00CE4E87"/>
    <w:rsid w:val="00CE77EB"/>
    <w:rsid w:val="00CF7B9C"/>
    <w:rsid w:val="00D01A29"/>
    <w:rsid w:val="00D05B26"/>
    <w:rsid w:val="00D10AAF"/>
    <w:rsid w:val="00D1194E"/>
    <w:rsid w:val="00D11B1D"/>
    <w:rsid w:val="00D2120C"/>
    <w:rsid w:val="00D24491"/>
    <w:rsid w:val="00D32CB5"/>
    <w:rsid w:val="00D3672C"/>
    <w:rsid w:val="00D51B08"/>
    <w:rsid w:val="00D656CD"/>
    <w:rsid w:val="00D65F5A"/>
    <w:rsid w:val="00D70CE8"/>
    <w:rsid w:val="00DA78A4"/>
    <w:rsid w:val="00DB407B"/>
    <w:rsid w:val="00DB79C7"/>
    <w:rsid w:val="00DC316E"/>
    <w:rsid w:val="00DC6075"/>
    <w:rsid w:val="00DC7D72"/>
    <w:rsid w:val="00DD1683"/>
    <w:rsid w:val="00DD55E6"/>
    <w:rsid w:val="00DD59EF"/>
    <w:rsid w:val="00DD7518"/>
    <w:rsid w:val="00DE1781"/>
    <w:rsid w:val="00DE46AA"/>
    <w:rsid w:val="00DF0899"/>
    <w:rsid w:val="00DF3147"/>
    <w:rsid w:val="00DF7A75"/>
    <w:rsid w:val="00E0269C"/>
    <w:rsid w:val="00E02D66"/>
    <w:rsid w:val="00E04B8E"/>
    <w:rsid w:val="00E21250"/>
    <w:rsid w:val="00E22A8C"/>
    <w:rsid w:val="00E26351"/>
    <w:rsid w:val="00E33AB4"/>
    <w:rsid w:val="00E35138"/>
    <w:rsid w:val="00E37097"/>
    <w:rsid w:val="00E44554"/>
    <w:rsid w:val="00E449EC"/>
    <w:rsid w:val="00E4585D"/>
    <w:rsid w:val="00E54092"/>
    <w:rsid w:val="00E54722"/>
    <w:rsid w:val="00E9363B"/>
    <w:rsid w:val="00E93CB7"/>
    <w:rsid w:val="00EA2626"/>
    <w:rsid w:val="00EA408E"/>
    <w:rsid w:val="00EB4816"/>
    <w:rsid w:val="00EB6955"/>
    <w:rsid w:val="00EB6B2E"/>
    <w:rsid w:val="00ED5858"/>
    <w:rsid w:val="00ED5C85"/>
    <w:rsid w:val="00EE1526"/>
    <w:rsid w:val="00EE2C12"/>
    <w:rsid w:val="00EE3041"/>
    <w:rsid w:val="00EE4DA0"/>
    <w:rsid w:val="00EF1C5A"/>
    <w:rsid w:val="00EF2100"/>
    <w:rsid w:val="00F06CC7"/>
    <w:rsid w:val="00F1709E"/>
    <w:rsid w:val="00F17C89"/>
    <w:rsid w:val="00F23519"/>
    <w:rsid w:val="00F24BB6"/>
    <w:rsid w:val="00F27F7C"/>
    <w:rsid w:val="00F3079F"/>
    <w:rsid w:val="00F3194A"/>
    <w:rsid w:val="00F3211A"/>
    <w:rsid w:val="00F32CEA"/>
    <w:rsid w:val="00F419CB"/>
    <w:rsid w:val="00F47C40"/>
    <w:rsid w:val="00F5118F"/>
    <w:rsid w:val="00F53087"/>
    <w:rsid w:val="00F53612"/>
    <w:rsid w:val="00F53BA9"/>
    <w:rsid w:val="00F60ADE"/>
    <w:rsid w:val="00F64E6E"/>
    <w:rsid w:val="00F665FD"/>
    <w:rsid w:val="00F67225"/>
    <w:rsid w:val="00F732C2"/>
    <w:rsid w:val="00F75248"/>
    <w:rsid w:val="00F84933"/>
    <w:rsid w:val="00F84FB1"/>
    <w:rsid w:val="00F85C55"/>
    <w:rsid w:val="00F85FF8"/>
    <w:rsid w:val="00F97B28"/>
    <w:rsid w:val="00FA6EFD"/>
    <w:rsid w:val="00FB0B15"/>
    <w:rsid w:val="00FB1D6C"/>
    <w:rsid w:val="00FB53A5"/>
    <w:rsid w:val="00FB6E3B"/>
    <w:rsid w:val="00FC0C53"/>
    <w:rsid w:val="00FE06A7"/>
    <w:rsid w:val="00FE6D35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1B62CF"/>
    <w:pPr>
      <w:spacing w:after="200" w:line="240" w:lineRule="auto"/>
    </w:pPr>
    <w:rPr>
      <w:i/>
      <w:iCs/>
      <w:color w:val="1F497D" w:themeColor="text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3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C7699-B701-448E-850B-0CC03FE1E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</TotalTime>
  <Pages>1</Pages>
  <Words>72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RNT1906R001</vt:lpstr>
    </vt:vector>
  </TitlesOfParts>
  <Manager/>
  <Company>van Zanten Raadgevende ingenieurs bv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RNT1906R001</dc:title>
  <dc:subject>RNT1906</dc:subject>
  <dc:creator>M.L. Thijs</dc:creator>
  <cp:keywords/>
  <dc:description>R001</dc:description>
  <cp:lastModifiedBy>Mark Thijs</cp:lastModifiedBy>
  <cp:revision>3</cp:revision>
  <cp:lastPrinted>2019-06-26T14:03:00Z</cp:lastPrinted>
  <dcterms:created xsi:type="dcterms:W3CDTF">2019-06-26T14:10:00Z</dcterms:created>
  <dcterms:modified xsi:type="dcterms:W3CDTF">2019-06-26T14:11:00Z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26-6-2019</vt:lpwstr>
  </property>
  <property fmtid="{D5CDD505-2E9C-101B-9397-08002B2CF9AE}" pid="4" name="ZRI ConceptText">
    <vt:lpwstr/>
  </property>
</Properties>
</file>